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AD" w:rsidRPr="00491F76" w:rsidRDefault="003E15AD">
      <w:pPr>
        <w:rPr>
          <w:b/>
          <w:sz w:val="28"/>
          <w:szCs w:val="28"/>
        </w:rPr>
      </w:pPr>
      <w:bookmarkStart w:id="0" w:name="_GoBack"/>
      <w:bookmarkEnd w:id="0"/>
      <w:r w:rsidRPr="00491F76">
        <w:rPr>
          <w:b/>
          <w:sz w:val="28"/>
          <w:szCs w:val="28"/>
        </w:rPr>
        <w:t>2</w:t>
      </w:r>
      <w:r w:rsidRPr="00491F76">
        <w:rPr>
          <w:b/>
          <w:sz w:val="28"/>
          <w:szCs w:val="28"/>
          <w:vertAlign w:val="superscript"/>
        </w:rPr>
        <w:t>e</w:t>
      </w:r>
      <w:r w:rsidRPr="00491F76">
        <w:rPr>
          <w:b/>
          <w:sz w:val="28"/>
          <w:szCs w:val="28"/>
        </w:rPr>
        <w:t xml:space="preserve"> flight ‘De eerste stap helpt je verder’</w:t>
      </w:r>
    </w:p>
    <w:p w:rsidR="003E15AD" w:rsidRPr="00491F76" w:rsidRDefault="003E15AD">
      <w:pPr>
        <w:rPr>
          <w:b/>
          <w:sz w:val="28"/>
          <w:szCs w:val="28"/>
        </w:rPr>
      </w:pPr>
    </w:p>
    <w:p w:rsidR="00491F76" w:rsidRPr="00491F76" w:rsidRDefault="00491F76" w:rsidP="00491F76">
      <w:pPr>
        <w:rPr>
          <w:b/>
          <w:sz w:val="28"/>
          <w:szCs w:val="28"/>
          <w:u w:val="single"/>
        </w:rPr>
      </w:pPr>
      <w:r w:rsidRPr="00491F76">
        <w:rPr>
          <w:sz w:val="28"/>
          <w:szCs w:val="28"/>
        </w:rPr>
        <w:br/>
      </w:r>
      <w:r>
        <w:rPr>
          <w:b/>
          <w:sz w:val="28"/>
          <w:szCs w:val="28"/>
          <w:u w:val="single"/>
        </w:rPr>
        <w:t>Copy voor een social post bij beelden Jantiene, Mark en Rainier</w:t>
      </w:r>
    </w:p>
    <w:p w:rsidR="00491F76" w:rsidRPr="00491F76" w:rsidRDefault="00491F76" w:rsidP="00491F76">
      <w:pPr>
        <w:rPr>
          <w:sz w:val="28"/>
          <w:szCs w:val="28"/>
        </w:rPr>
      </w:pPr>
    </w:p>
    <w:p w:rsidR="00491F76" w:rsidRPr="00491F76" w:rsidRDefault="00491F76" w:rsidP="00491F76">
      <w:pPr>
        <w:rPr>
          <w:sz w:val="28"/>
          <w:szCs w:val="28"/>
        </w:rPr>
      </w:pPr>
      <w:r w:rsidRPr="00491F76">
        <w:rPr>
          <w:sz w:val="28"/>
          <w:szCs w:val="28"/>
        </w:rPr>
        <w:t xml:space="preserve">Heb jij net als </w:t>
      </w:r>
      <w:r w:rsidRPr="00491F76">
        <w:rPr>
          <w:color w:val="0070C0"/>
          <w:sz w:val="28"/>
          <w:szCs w:val="28"/>
        </w:rPr>
        <w:t xml:space="preserve">Jantiene/Mark/Rainier </w:t>
      </w:r>
      <w:r w:rsidRPr="00491F76">
        <w:rPr>
          <w:sz w:val="28"/>
          <w:szCs w:val="28"/>
        </w:rPr>
        <w:t>geldzorgen? Blijf er niet mee r</w:t>
      </w:r>
      <w:r>
        <w:rPr>
          <w:sz w:val="28"/>
          <w:szCs w:val="28"/>
        </w:rPr>
        <w:t xml:space="preserve">ondlopen. Kom op tijd in actie. </w:t>
      </w:r>
      <w:r w:rsidRPr="00491F76">
        <w:rPr>
          <w:sz w:val="28"/>
          <w:szCs w:val="28"/>
        </w:rPr>
        <w:t>Ontdek wat jij kan doen</w:t>
      </w:r>
      <w:r>
        <w:rPr>
          <w:sz w:val="28"/>
          <w:szCs w:val="28"/>
        </w:rPr>
        <w:t>.</w:t>
      </w:r>
    </w:p>
    <w:p w:rsidR="00491F76" w:rsidRPr="00491F76" w:rsidRDefault="00491F76" w:rsidP="00491F76">
      <w:pPr>
        <w:rPr>
          <w:sz w:val="28"/>
          <w:szCs w:val="28"/>
        </w:rPr>
      </w:pPr>
      <w:r w:rsidRPr="00491F76">
        <w:rPr>
          <w:sz w:val="28"/>
          <w:szCs w:val="28"/>
        </w:rPr>
        <w:t>#geldfit #geldzorgen #eerstestaphelptjeverder</w:t>
      </w:r>
    </w:p>
    <w:p w:rsidR="00491F76" w:rsidRPr="00491F76" w:rsidRDefault="00491F76" w:rsidP="00491F76">
      <w:pPr>
        <w:rPr>
          <w:sz w:val="28"/>
          <w:szCs w:val="28"/>
        </w:rPr>
      </w:pPr>
    </w:p>
    <w:p w:rsidR="00491F76" w:rsidRPr="00491F76" w:rsidRDefault="00491F76" w:rsidP="00491F76">
      <w:pPr>
        <w:rPr>
          <w:i/>
          <w:sz w:val="28"/>
          <w:szCs w:val="28"/>
        </w:rPr>
      </w:pPr>
      <w:r w:rsidRPr="00491F76">
        <w:rPr>
          <w:i/>
          <w:sz w:val="28"/>
          <w:szCs w:val="28"/>
        </w:rPr>
        <w:t>of</w:t>
      </w:r>
    </w:p>
    <w:p w:rsidR="00491F76" w:rsidRPr="00491F76" w:rsidRDefault="00491F76" w:rsidP="00491F76">
      <w:pPr>
        <w:rPr>
          <w:sz w:val="28"/>
          <w:szCs w:val="28"/>
        </w:rPr>
      </w:pPr>
      <w:r w:rsidRPr="00491F76">
        <w:rPr>
          <w:sz w:val="28"/>
          <w:szCs w:val="28"/>
        </w:rPr>
        <w:br/>
      </w:r>
      <w:r w:rsidRPr="00491F76">
        <w:rPr>
          <w:sz w:val="28"/>
          <w:szCs w:val="28"/>
        </w:rPr>
        <w:t xml:space="preserve">Heb jij net als </w:t>
      </w:r>
      <w:r w:rsidRPr="00491F76">
        <w:rPr>
          <w:color w:val="0070C0"/>
          <w:sz w:val="28"/>
          <w:szCs w:val="28"/>
        </w:rPr>
        <w:t>Jantiene</w:t>
      </w:r>
      <w:r w:rsidRPr="00491F76">
        <w:rPr>
          <w:color w:val="0070C0"/>
          <w:sz w:val="28"/>
          <w:szCs w:val="28"/>
        </w:rPr>
        <w:t>/Mark/Rainier</w:t>
      </w:r>
      <w:r w:rsidRPr="00491F76">
        <w:rPr>
          <w:color w:val="0070C0"/>
          <w:sz w:val="28"/>
          <w:szCs w:val="28"/>
        </w:rPr>
        <w:t xml:space="preserve"> </w:t>
      </w:r>
      <w:r w:rsidRPr="00491F76">
        <w:rPr>
          <w:sz w:val="28"/>
          <w:szCs w:val="28"/>
        </w:rPr>
        <w:t xml:space="preserve">geldzorgen? Blijf er niet mee rondlopen. Kom op tijd in actie. </w:t>
      </w:r>
      <w:r w:rsidRPr="00491F76">
        <w:rPr>
          <w:color w:val="0070C0"/>
          <w:sz w:val="28"/>
          <w:szCs w:val="28"/>
        </w:rPr>
        <w:t>Doe anoniem de test en ontvang direct advies op Geldfit.nl</w:t>
      </w:r>
      <w:r>
        <w:rPr>
          <w:color w:val="0070C0"/>
          <w:sz w:val="28"/>
          <w:szCs w:val="28"/>
        </w:rPr>
        <w:t>.</w:t>
      </w:r>
      <w:r w:rsidRPr="00491F76">
        <w:rPr>
          <w:color w:val="0070C0"/>
          <w:sz w:val="28"/>
          <w:szCs w:val="28"/>
        </w:rPr>
        <w:t xml:space="preserve"> </w:t>
      </w:r>
      <w:r w:rsidRPr="00491F76">
        <w:rPr>
          <w:sz w:val="28"/>
          <w:szCs w:val="28"/>
        </w:rPr>
        <w:br/>
      </w:r>
      <w:r w:rsidRPr="00491F76">
        <w:rPr>
          <w:sz w:val="28"/>
          <w:szCs w:val="28"/>
        </w:rPr>
        <w:t>#geldfit #geldzorgen #eerstestaphelptjeverder</w:t>
      </w:r>
    </w:p>
    <w:p w:rsidR="00491F76" w:rsidRPr="00491F76" w:rsidRDefault="00491F76">
      <w:pPr>
        <w:rPr>
          <w:sz w:val="28"/>
          <w:szCs w:val="28"/>
        </w:rPr>
      </w:pPr>
    </w:p>
    <w:p w:rsidR="00491F76" w:rsidRPr="003E15AD" w:rsidRDefault="00491F76">
      <w:pPr>
        <w:rPr>
          <w:sz w:val="22"/>
          <w:szCs w:val="22"/>
        </w:rPr>
      </w:pPr>
    </w:p>
    <w:sectPr w:rsidR="00491F76" w:rsidRPr="003E15AD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AD"/>
    <w:rsid w:val="001252A6"/>
    <w:rsid w:val="001764AB"/>
    <w:rsid w:val="00213E3A"/>
    <w:rsid w:val="003E15AD"/>
    <w:rsid w:val="00491F76"/>
    <w:rsid w:val="0049691C"/>
    <w:rsid w:val="007A31B1"/>
    <w:rsid w:val="00943539"/>
    <w:rsid w:val="00A865DC"/>
    <w:rsid w:val="00CD3AF4"/>
    <w:rsid w:val="00CF1A7B"/>
    <w:rsid w:val="00EE7102"/>
    <w:rsid w:val="00F10DA6"/>
    <w:rsid w:val="00F27A01"/>
    <w:rsid w:val="00F8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3E11717D.dotm</Template>
  <TotalTime>41</TotalTime>
  <Pages>1</Pages>
  <Words>73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Taal, mw. M.</dc:creator>
  <cp:lastModifiedBy>Taal, mw. M.</cp:lastModifiedBy>
  <cp:revision>3</cp:revision>
  <dcterms:created xsi:type="dcterms:W3CDTF">2021-09-10T12:14:00Z</dcterms:created>
  <dcterms:modified xsi:type="dcterms:W3CDTF">2021-09-10T12:55:00Z</dcterms:modified>
</cp:coreProperties>
</file>